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4CE3F" w14:textId="77777777" w:rsidR="00A7797F" w:rsidRDefault="00A7797F" w:rsidP="00A779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BATES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009223A" w14:textId="03ADA464" w:rsidR="00A7797F" w:rsidRDefault="00A7797F" w:rsidP="00A779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Halifax, West Riding of</w:t>
      </w:r>
      <w:r w:rsidR="00DC0514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</w:rPr>
        <w:t>Yorkshire. Yeoman.</w:t>
      </w:r>
    </w:p>
    <w:p w14:paraId="6972CEA7" w14:textId="77777777" w:rsidR="00A7797F" w:rsidRDefault="00A7797F" w:rsidP="00A7797F">
      <w:pPr>
        <w:rPr>
          <w:rFonts w:ascii="Times New Roman" w:hAnsi="Times New Roman" w:cs="Times New Roman"/>
        </w:rPr>
      </w:pPr>
    </w:p>
    <w:p w14:paraId="746ED6B9" w14:textId="77777777" w:rsidR="00A7797F" w:rsidRDefault="00A7797F" w:rsidP="00A7797F">
      <w:pPr>
        <w:rPr>
          <w:rFonts w:ascii="Times New Roman" w:hAnsi="Times New Roman" w:cs="Times New Roman"/>
        </w:rPr>
      </w:pPr>
    </w:p>
    <w:p w14:paraId="5B307349" w14:textId="77777777" w:rsidR="00A7797F" w:rsidRDefault="00A7797F" w:rsidP="00A779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Meryng</w:t>
      </w:r>
      <w:proofErr w:type="spellEnd"/>
      <w:r>
        <w:rPr>
          <w:rFonts w:ascii="Times New Roman" w:hAnsi="Times New Roman" w:cs="Times New Roman"/>
        </w:rPr>
        <w:t xml:space="preserve"> of Tong(q.v.) brought a plaint of debt against him, as the</w:t>
      </w:r>
    </w:p>
    <w:p w14:paraId="6CC3AFED" w14:textId="77777777" w:rsidR="00A7797F" w:rsidRDefault="00A7797F" w:rsidP="00A779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executor of Thomas Bates of Halifax, tailor(q.v.),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Richard More of</w:t>
      </w:r>
    </w:p>
    <w:p w14:paraId="2A411355" w14:textId="77777777" w:rsidR="00A7797F" w:rsidRDefault="00A7797F" w:rsidP="00A779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Halifax(q.v.) and Robert Bates of Halifax, tailor(q.v.).</w:t>
      </w:r>
    </w:p>
    <w:p w14:paraId="1D8F5DA7" w14:textId="77777777" w:rsidR="00A7797F" w:rsidRDefault="00A7797F" w:rsidP="00A779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00884DF" w14:textId="77777777" w:rsidR="00A7797F" w:rsidRDefault="00A7797F" w:rsidP="00A7797F">
      <w:pPr>
        <w:rPr>
          <w:rFonts w:ascii="Times New Roman" w:hAnsi="Times New Roman" w:cs="Times New Roman"/>
        </w:rPr>
      </w:pPr>
    </w:p>
    <w:p w14:paraId="01DE1125" w14:textId="77777777" w:rsidR="00A7797F" w:rsidRDefault="00A7797F" w:rsidP="00A7797F">
      <w:pPr>
        <w:rPr>
          <w:rFonts w:ascii="Times New Roman" w:hAnsi="Times New Roman" w:cs="Times New Roman"/>
        </w:rPr>
      </w:pPr>
    </w:p>
    <w:p w14:paraId="3F445969" w14:textId="77777777" w:rsidR="00A7797F" w:rsidRDefault="00A7797F" w:rsidP="00A779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May 2018</w:t>
      </w:r>
    </w:p>
    <w:p w14:paraId="4143D45A" w14:textId="77777777" w:rsidR="006B2F86" w:rsidRPr="00E71FC3" w:rsidRDefault="00DC0514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C534E" w14:textId="77777777" w:rsidR="00A7797F" w:rsidRDefault="00A7797F" w:rsidP="00E71FC3">
      <w:r>
        <w:separator/>
      </w:r>
    </w:p>
  </w:endnote>
  <w:endnote w:type="continuationSeparator" w:id="0">
    <w:p w14:paraId="7A4D28FA" w14:textId="77777777" w:rsidR="00A7797F" w:rsidRDefault="00A7797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3A16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6573C" w14:textId="77777777" w:rsidR="00A7797F" w:rsidRDefault="00A7797F" w:rsidP="00E71FC3">
      <w:r>
        <w:separator/>
      </w:r>
    </w:p>
  </w:footnote>
  <w:footnote w:type="continuationSeparator" w:id="0">
    <w:p w14:paraId="58759440" w14:textId="77777777" w:rsidR="00A7797F" w:rsidRDefault="00A7797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97F"/>
    <w:rsid w:val="001A7C09"/>
    <w:rsid w:val="00577BD5"/>
    <w:rsid w:val="00656CBA"/>
    <w:rsid w:val="006A1F77"/>
    <w:rsid w:val="00733BE7"/>
    <w:rsid w:val="00A7797F"/>
    <w:rsid w:val="00AB52E8"/>
    <w:rsid w:val="00B16D3F"/>
    <w:rsid w:val="00BB41AC"/>
    <w:rsid w:val="00DC051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3D54B"/>
  <w15:chartTrackingRefBased/>
  <w15:docId w15:val="{B064B9A9-A101-4CF3-A6C0-1423EABD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797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2</cp:revision>
  <dcterms:created xsi:type="dcterms:W3CDTF">2018-06-23T11:27:00Z</dcterms:created>
  <dcterms:modified xsi:type="dcterms:W3CDTF">2018-06-23T11:37:00Z</dcterms:modified>
</cp:coreProperties>
</file>